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7E2CE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7E2CE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7E2C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7E2C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7E2C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7E2C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7E2C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7E2CE8">
        <w:rPr>
          <w:b w:val="0"/>
        </w:rPr>
        <w:t xml:space="preserve"> 54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7E2CE8" w:rsidP="00232C8F">
            <w:r>
              <w:t>Учитель-логопед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7E2CE8" w:rsidP="00232C8F">
            <w:r>
              <w:t>27250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7E2CE8" w:rsidRPr="007E2CE8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7E2CE8" w:rsidRPr="007E2CE8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7E2CE8" w:rsidRPr="007E2CE8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7E2CE8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7E2CE8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7E2CE8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7E2CE8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7E2CE8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7E2CE8" w:rsidP="001E48C6">
            <w:pPr>
              <w:jc w:val="center"/>
            </w:pPr>
            <w:r>
              <w:t>185-193-006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7E2CE8" w:rsidRPr="007E2CE8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7E2CE8" w:rsidRPr="007E2CE8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6671E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6671E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6671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6671E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C6671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C6671E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0A09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0A09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0A09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0A09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0A09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0A09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0A090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C6671E" w:rsidRPr="00C6671E">
        <w:rPr>
          <w:i/>
          <w:u w:val="single"/>
        </w:rPr>
        <w:t>1. Рекомендации по улучшению условий труда: не требуются</w:t>
      </w:r>
      <w:r w:rsidR="00C6671E" w:rsidRPr="00C6671E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C6671E" w:rsidRPr="00C6671E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7E2CE8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7E2CE8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7E2CE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7E2CE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7E2CE8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7E2CE8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7E2CE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7E2CE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7E2CE8" w:rsidRPr="007E2CE8" w:rsidTr="007E2CE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CE8" w:rsidRPr="007E2CE8" w:rsidRDefault="007E2CE8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E2CE8" w:rsidRPr="007E2CE8" w:rsidRDefault="007E2CE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CE8" w:rsidRPr="007E2CE8" w:rsidRDefault="007E2CE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E2CE8" w:rsidRPr="007E2CE8" w:rsidRDefault="007E2CE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CE8" w:rsidRPr="007E2CE8" w:rsidRDefault="007E2CE8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E2CE8" w:rsidRPr="007E2CE8" w:rsidRDefault="007E2CE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CE8" w:rsidRPr="007E2CE8" w:rsidRDefault="007E2CE8" w:rsidP="004E51DC">
            <w:pPr>
              <w:pStyle w:val="a8"/>
            </w:pPr>
          </w:p>
        </w:tc>
      </w:tr>
      <w:tr w:rsidR="007E2CE8" w:rsidRPr="007E2CE8" w:rsidTr="007E2CE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E2CE8" w:rsidRPr="007E2CE8" w:rsidRDefault="007E2CE8" w:rsidP="004E51DC">
            <w:pPr>
              <w:pStyle w:val="a8"/>
              <w:rPr>
                <w:vertAlign w:val="superscript"/>
              </w:rPr>
            </w:pPr>
            <w:r w:rsidRPr="007E2CE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E2CE8" w:rsidRPr="007E2CE8" w:rsidRDefault="007E2C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E2CE8" w:rsidRPr="007E2CE8" w:rsidRDefault="007E2CE8" w:rsidP="004E51DC">
            <w:pPr>
              <w:pStyle w:val="a8"/>
              <w:rPr>
                <w:vertAlign w:val="superscript"/>
              </w:rPr>
            </w:pPr>
            <w:r w:rsidRPr="007E2CE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E2CE8" w:rsidRPr="007E2CE8" w:rsidRDefault="007E2C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E2CE8" w:rsidRPr="007E2CE8" w:rsidRDefault="007E2CE8" w:rsidP="004E51DC">
            <w:pPr>
              <w:pStyle w:val="a8"/>
              <w:rPr>
                <w:vertAlign w:val="superscript"/>
              </w:rPr>
            </w:pPr>
            <w:r w:rsidRPr="007E2CE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E2CE8" w:rsidRPr="007E2CE8" w:rsidRDefault="007E2C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E2CE8" w:rsidRPr="007E2CE8" w:rsidRDefault="007E2CE8" w:rsidP="004E51DC">
            <w:pPr>
              <w:pStyle w:val="a8"/>
              <w:rPr>
                <w:vertAlign w:val="superscript"/>
              </w:rPr>
            </w:pPr>
            <w:r w:rsidRPr="007E2CE8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C6671E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7E2C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7E2CE8" w:rsidP="004E51DC">
            <w:pPr>
              <w:pStyle w:val="a8"/>
            </w:pPr>
            <w:r>
              <w:t>Бытко Наталья Николаевна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613F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7E2CE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7E2CE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54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C6671E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C6671E" w:rsidRPr="00C6671E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725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54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4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C119C6A7CDB2418CBF097BD2760E3DE0"/>
    <w:docVar w:name="rm_id" w:val="54"/>
    <w:docVar w:name="rm_name" w:val="                                          "/>
    <w:docVar w:name="rm_number" w:val=" 54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24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2CE8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A5029"/>
    <w:rsid w:val="00BC2F3C"/>
    <w:rsid w:val="00C02721"/>
    <w:rsid w:val="00C03F4A"/>
    <w:rsid w:val="00C53BDE"/>
    <w:rsid w:val="00C6671E"/>
    <w:rsid w:val="00CE3307"/>
    <w:rsid w:val="00D0146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2022-04-18T07:30:00Z</dcterms:created>
  <dcterms:modified xsi:type="dcterms:W3CDTF">2022-04-18T08:39:00Z</dcterms:modified>
</cp:coreProperties>
</file>